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818" w:rsidRPr="00CB3086" w:rsidRDefault="00990818" w:rsidP="0099081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B3086">
        <w:rPr>
          <w:rFonts w:ascii="Times New Roman" w:hAnsi="Times New Roman" w:cs="Times New Roman"/>
          <w:sz w:val="24"/>
          <w:szCs w:val="24"/>
          <w:u w:val="single"/>
        </w:rPr>
        <w:t>Edmund BROWN</w:t>
      </w:r>
      <w:r w:rsidRPr="00CB3086">
        <w:rPr>
          <w:rFonts w:ascii="Times New Roman" w:hAnsi="Times New Roman" w:cs="Times New Roman"/>
          <w:sz w:val="24"/>
          <w:szCs w:val="24"/>
        </w:rPr>
        <w:t xml:space="preserve">     (fl.1502)</w:t>
      </w:r>
    </w:p>
    <w:p w:rsidR="00990818" w:rsidRPr="00CB3086" w:rsidRDefault="00990818" w:rsidP="0099081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B3086">
        <w:rPr>
          <w:rFonts w:ascii="Times New Roman" w:hAnsi="Times New Roman" w:cs="Times New Roman"/>
          <w:sz w:val="24"/>
          <w:szCs w:val="24"/>
        </w:rPr>
        <w:t>of Diss, Norfolk.</w:t>
      </w:r>
    </w:p>
    <w:p w:rsidR="00990818" w:rsidRPr="00CB3086" w:rsidRDefault="00990818" w:rsidP="009908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0818" w:rsidRPr="00CB3086" w:rsidRDefault="00990818" w:rsidP="009908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0818" w:rsidRPr="00CB3086" w:rsidRDefault="00990818" w:rsidP="0099081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B3086">
        <w:rPr>
          <w:rFonts w:ascii="Times New Roman" w:hAnsi="Times New Roman" w:cs="Times New Roman"/>
          <w:sz w:val="24"/>
          <w:szCs w:val="24"/>
        </w:rPr>
        <w:tab/>
        <w:t>1502</w:t>
      </w:r>
      <w:r w:rsidRPr="00CB3086"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990818" w:rsidRPr="00CB3086" w:rsidRDefault="00990818" w:rsidP="0099081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CB3086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CB3086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CB3086">
        <w:rPr>
          <w:rFonts w:ascii="Times New Roman" w:hAnsi="Times New Roman" w:cs="Times New Roman"/>
          <w:sz w:val="24"/>
          <w:szCs w:val="24"/>
        </w:rPr>
        <w:t xml:space="preserve">  Cat. Ref. NCC will register, Popy 311)</w:t>
      </w:r>
    </w:p>
    <w:p w:rsidR="00990818" w:rsidRPr="00CB3086" w:rsidRDefault="00990818" w:rsidP="009908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0818" w:rsidRPr="00CB3086" w:rsidRDefault="00990818" w:rsidP="009908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0818" w:rsidRPr="00CB3086" w:rsidRDefault="00990818" w:rsidP="0099081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B3086">
        <w:rPr>
          <w:rFonts w:ascii="Times New Roman" w:hAnsi="Times New Roman" w:cs="Times New Roman"/>
          <w:sz w:val="24"/>
          <w:szCs w:val="24"/>
        </w:rPr>
        <w:t>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818" w:rsidRDefault="00990818" w:rsidP="00564E3C">
      <w:pPr>
        <w:spacing w:after="0" w:line="240" w:lineRule="auto"/>
      </w:pPr>
      <w:r>
        <w:separator/>
      </w:r>
    </w:p>
  </w:endnote>
  <w:endnote w:type="continuationSeparator" w:id="0">
    <w:p w:rsidR="00990818" w:rsidRDefault="0099081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90818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818" w:rsidRDefault="00990818" w:rsidP="00564E3C">
      <w:pPr>
        <w:spacing w:after="0" w:line="240" w:lineRule="auto"/>
      </w:pPr>
      <w:r>
        <w:separator/>
      </w:r>
    </w:p>
  </w:footnote>
  <w:footnote w:type="continuationSeparator" w:id="0">
    <w:p w:rsidR="00990818" w:rsidRDefault="0099081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818"/>
    <w:rsid w:val="00372DC6"/>
    <w:rsid w:val="00564E3C"/>
    <w:rsid w:val="0064591D"/>
    <w:rsid w:val="0099081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BE2DED-CACB-43AE-A7C9-56DF1CCE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9908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2015-12-16T21:53:00Z</dcterms:created>
  <dcterms:modified xsi:type="dcterms:W3CDTF">2015-12-16T21:53:00Z</dcterms:modified>
</cp:coreProperties>
</file>